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การขออนุญาตนำหรือสั่งยาแผนปัจจุบันเข้ามาในราชอาณาจักร</w:t>
      </w:r>
    </w:p>
    <w:p w14:paraId="16FCEC75" w14:textId="3915E53F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A926F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การขออนุญาตนำหรือสั่งยาแผนปัจจุบันเข้ามาในราชอาณาจักร</w:t>
      </w:r>
    </w:p>
    <w:p w14:paraId="57553D54" w14:textId="590ED1C1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A926F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437DC96" w14:textId="77777777" w:rsidTr="008C1396">
        <w:tc>
          <w:tcPr>
            <w:tcW w:w="675" w:type="dxa"/>
          </w:tcPr>
          <w:p w14:paraId="04F8F663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E10F9F2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16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.2525)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4C51ABC7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10864253" w14:textId="77777777" w:rsidTr="008C1396">
        <w:tc>
          <w:tcPr>
            <w:tcW w:w="675" w:type="dxa"/>
          </w:tcPr>
          <w:p w14:paraId="1E166AE5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D0F852B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3774A261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CFA1BDA" w14:textId="77777777" w:rsidTr="008C1396">
        <w:tc>
          <w:tcPr>
            <w:tcW w:w="675" w:type="dxa"/>
          </w:tcPr>
          <w:p w14:paraId="09AB30E3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77F39ED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27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36DDFB2F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675AE3D9" w14:textId="77777777" w:rsidTr="008C1396">
        <w:tc>
          <w:tcPr>
            <w:tcW w:w="675" w:type="dxa"/>
          </w:tcPr>
          <w:p w14:paraId="220B7BF9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D9FCA03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ประกาศกระทรวงสาธารณสุข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เรื่อง ระบุโรคที่ต้องห้ามเป็นผู้รับอนุญาตเกี่ยวกับยา</w:t>
            </w:r>
          </w:p>
          <w:p w14:paraId="6615A4A9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60EFE128" w14:textId="77777777" w:rsidTr="008C1396">
        <w:tc>
          <w:tcPr>
            <w:tcW w:w="675" w:type="dxa"/>
          </w:tcPr>
          <w:p w14:paraId="24E3F0B9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796AA78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การประกอบธุรกิจของคนต่างด้าว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  <w:p w14:paraId="4A169F73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4CB92F85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5CACDDB5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A926FC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2E78C7C5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A926FC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62EA3A01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A926FC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3DC5B5AE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A926FC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การขออนุญาตนำหรือสั่งยาแผนปัจจุบันเข้ามาในราชอาณาจักร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4D7965F" w14:textId="77777777" w:rsidR="00A926F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A926FC" w:rsidRPr="000C2AAC" w14:paraId="2E8D487F" w14:textId="77777777" w:rsidTr="008657DD">
        <w:tc>
          <w:tcPr>
            <w:tcW w:w="675" w:type="dxa"/>
          </w:tcPr>
          <w:p w14:paraId="57638A7C" w14:textId="77777777" w:rsidR="00A926FC" w:rsidRPr="000C2AAC" w:rsidRDefault="00A926FC" w:rsidP="008657D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0C4A2CC" w14:textId="77777777" w:rsidR="00A926FC" w:rsidRPr="00E9022B" w:rsidRDefault="00A926FC" w:rsidP="008657DD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2A6273B" w14:textId="77777777" w:rsidR="00A926FC" w:rsidRPr="000C2AAC" w:rsidRDefault="00A926FC" w:rsidP="008657D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B3BC1F9" w14:textId="77777777" w:rsidR="00A926FC" w:rsidRPr="000C2AAC" w:rsidRDefault="00A926FC" w:rsidP="008657DD">
            <w:pP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(เฉพาะสถานประกอบการที่ตั้งในเขตจังหวัด)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7D408A6F"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ผู้ประสงค์ยื่นคำขอต้องจัดเตรียมสถานที่ และปฏิบัติให้สอดคล้องตามกฎกระทรวงฉบับที่ </w:t>
      </w:r>
      <w:r w:rsidRPr="000C2AAC">
        <w:rPr>
          <w:rFonts w:asciiTheme="minorBidi" w:hAnsiTheme="minorBidi"/>
          <w:noProof/>
          <w:sz w:val="32"/>
          <w:szCs w:val="32"/>
        </w:rPr>
        <w:t>16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ออกตามความในพระราชบัญญัติยา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และผ่านการตรวจสถานที่ฯ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และเภสัชกรที่จะเป็นผู้มีหน้าที่ปฏิบัติการต้องมาแสดงตนต่อพนักงานเจ้าหน้าที่ในวันที่ยื่นคำขอ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อายุของผู้ขออนุญาต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ต้องไม่ต่ำกว่า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 และต้องมิใช่บุคคลต่างด้าว เว้นแต่ได้รับอนุญาตให้ประกอบกิจการได้ตามกฎหมาย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สำหรับคนต่างด้าวต้องได้รับใบอนุญาตสำหรับธุรกิจบัญชีสาม</w:t>
      </w:r>
      <w:r w:rsidRPr="000C2AAC">
        <w:rPr>
          <w:rFonts w:asciiTheme="minorBidi" w:hAnsiTheme="minorBidi"/>
          <w:noProof/>
          <w:sz w:val="32"/>
          <w:szCs w:val="32"/>
        </w:rPr>
        <w:t xml:space="preserve">(14)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0C2AAC">
        <w:rPr>
          <w:rFonts w:asciiTheme="minorBidi" w:hAnsiTheme="minorBidi"/>
          <w:noProof/>
          <w:sz w:val="32"/>
          <w:szCs w:val="32"/>
        </w:rPr>
        <w:t xml:space="preserve">(15)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หรือหนังสือรับรองตามมาตรา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หรือมาตรา</w:t>
      </w:r>
      <w:r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แห่งพระราชบัญญัติการประกอบธุรกิจของคนต่างด้าว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โดยแสดงใบอนุญาตสำหรับธุรกิจบัญชีสาม หรือหนังสือรับรองตามมาตรา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การประกอบธุรกิจของคนต่างด้าว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เพื่อเป็นหลักฐาน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31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 ของปีที่ออกใบอนุญาต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ให้ตรวจสอบเอกสารสำหรับยื่นคำขอฯตามแบบตรวจสอบคำขอฯ </w:t>
      </w:r>
      <w:r w:rsidRPr="000C2AAC">
        <w:rPr>
          <w:rFonts w:asciiTheme="minorBidi" w:hAnsiTheme="minorBidi"/>
          <w:noProof/>
          <w:sz w:val="32"/>
          <w:szCs w:val="32"/>
        </w:rPr>
        <w:t xml:space="preserve">(Self Assessment Report)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ให้ครบถ้วนถูกต้องในทุกรายการและลงนามรับรอง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หรือ ผู้รับมอบอำนาจที่มายื่นคำขอฯ ต้องสามารถให้ข้อมูลรายละเอียดเกี่ยวกับคำขอฯ ได้อย่างถูกต้องครบถ้วน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B7435D" w:rsidRPr="000C2AAC" w14:paraId="71C104D0" w14:textId="77777777" w:rsidTr="008657DD">
        <w:trPr>
          <w:tblHeader/>
        </w:trPr>
        <w:tc>
          <w:tcPr>
            <w:tcW w:w="675" w:type="dxa"/>
            <w:vAlign w:val="center"/>
          </w:tcPr>
          <w:p w14:paraId="46332D7E" w14:textId="77777777" w:rsidR="00B7435D" w:rsidRPr="000C2AAC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3465191C" w14:textId="77777777" w:rsidR="00B7435D" w:rsidRPr="000C2AAC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258114F3" w14:textId="77777777" w:rsidR="00B7435D" w:rsidRPr="000C2AAC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640D7695" w14:textId="77777777" w:rsidR="00B7435D" w:rsidRPr="000C2AAC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738B16D4" w14:textId="77777777" w:rsidR="00B7435D" w:rsidRPr="000C2AAC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39F7C804" w14:textId="77777777" w:rsidR="00B7435D" w:rsidRPr="000C2AAC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7435D" w:rsidRPr="000C2AAC" w14:paraId="62E36BB3" w14:textId="77777777" w:rsidTr="008657DD">
        <w:tc>
          <w:tcPr>
            <w:tcW w:w="675" w:type="dxa"/>
            <w:vAlign w:val="center"/>
          </w:tcPr>
          <w:p w14:paraId="14E284B8" w14:textId="77777777" w:rsidR="00B7435D" w:rsidRPr="00AC4ACB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10A42B6" w14:textId="77777777" w:rsidR="00B7435D" w:rsidRPr="00AC4ACB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1AE1EFB" w14:textId="77777777" w:rsidR="00B7435D" w:rsidRPr="00AC4ACB" w:rsidRDefault="00B7435D" w:rsidP="008657DD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FE73502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ผู้รับมอบอำนาจ ยื่นเอกสารและตรวจเอกสารตาม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Checklist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Self Assessment Report</w:t>
            </w:r>
          </w:p>
        </w:tc>
        <w:tc>
          <w:tcPr>
            <w:tcW w:w="1368" w:type="dxa"/>
          </w:tcPr>
          <w:p w14:paraId="43E985E9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2 ชั่วโมง</w:t>
            </w:r>
          </w:p>
        </w:tc>
        <w:tc>
          <w:tcPr>
            <w:tcW w:w="1684" w:type="dxa"/>
          </w:tcPr>
          <w:p w14:paraId="70C322F8" w14:textId="77777777" w:rsidR="00B7435D" w:rsidRPr="00984227" w:rsidRDefault="00B7435D" w:rsidP="008657DD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9217072" w14:textId="77777777" w:rsidR="00B7435D" w:rsidRPr="000C2AAC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7435D" w:rsidRPr="000C2AAC" w14:paraId="70802F65" w14:textId="77777777" w:rsidTr="008657DD">
        <w:tc>
          <w:tcPr>
            <w:tcW w:w="675" w:type="dxa"/>
            <w:vAlign w:val="center"/>
          </w:tcPr>
          <w:p w14:paraId="49A7AB43" w14:textId="77777777" w:rsidR="00B7435D" w:rsidRPr="00AC4ACB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061FF22" w14:textId="77777777" w:rsidR="00B7435D" w:rsidRPr="00AC4ACB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  <w:r>
              <w:rPr>
                <w:rFonts w:asciiTheme="minorBidi" w:hAnsiTheme="minorBidi"/>
                <w:sz w:val="32"/>
                <w:szCs w:val="32"/>
              </w:rPr>
              <w:t>/</w:t>
            </w:r>
          </w:p>
          <w:p w14:paraId="0A85945F" w14:textId="77777777" w:rsidR="00B7435D" w:rsidRPr="00AC4ACB" w:rsidRDefault="00B7435D" w:rsidP="008657DD">
            <w:pPr>
              <w:rPr>
                <w:rFonts w:asciiTheme="minorBidi" w:hAnsiTheme="minorBidi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</w:tc>
        <w:tc>
          <w:tcPr>
            <w:tcW w:w="2592" w:type="dxa"/>
          </w:tcPr>
          <w:p w14:paraId="4199ABE5" w14:textId="77777777" w:rsidR="00B7435D" w:rsidRPr="00984227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984227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เจ้าหน้าที่ตรวจสอบข้อมูล ประวัติ เงื่อนไข และคุณสมบัติที่กฎหมายกำหนด ลงข้อมูลในระบบคอมพิวเตอร์ และจัดทำใบอนุญาต พร้อมเอกสารที่เกี่ยวข้อง เสนอ </w:t>
            </w:r>
            <w:r w:rsidRPr="00984227">
              <w:rPr>
                <w:rFonts w:asciiTheme="minorBidi" w:hAnsiTheme="minorBidi"/>
                <w:sz w:val="32"/>
                <w:szCs w:val="32"/>
                <w:cs/>
              </w:rPr>
              <w:t>คณะอนุกรรมการดำเนินการตามกฎหมายของสำนักงานสาธารณสุขจังหวัดแพร่</w:t>
            </w:r>
            <w:r w:rsidRPr="00984227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พิจารณา</w:t>
            </w:r>
          </w:p>
        </w:tc>
        <w:tc>
          <w:tcPr>
            <w:tcW w:w="1368" w:type="dxa"/>
          </w:tcPr>
          <w:p w14:paraId="3F64508D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672FB55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42091A6" w14:textId="77777777" w:rsidR="00B7435D" w:rsidRPr="000C2AAC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B7435D" w:rsidRPr="000C2AAC" w14:paraId="55B34337" w14:textId="77777777" w:rsidTr="008657DD">
        <w:tc>
          <w:tcPr>
            <w:tcW w:w="675" w:type="dxa"/>
            <w:vAlign w:val="center"/>
          </w:tcPr>
          <w:p w14:paraId="00A72856" w14:textId="77777777" w:rsidR="00B7435D" w:rsidRPr="00AC4ACB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7C31B6C" w14:textId="77777777" w:rsidR="00B7435D" w:rsidRPr="00AC4ACB" w:rsidRDefault="00B7435D" w:rsidP="008657DD">
            <w:pPr>
              <w:rPr>
                <w:rFonts w:asciiTheme="minorBidi" w:hAnsiTheme="minorBidi" w:hint="cs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02FFD036" w14:textId="77777777" w:rsidR="00B7435D" w:rsidRPr="00AC4ACB" w:rsidRDefault="00B7435D" w:rsidP="008657DD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E35BA8" w14:textId="77777777" w:rsidR="00B7435D" w:rsidRPr="000C2AAC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6F40086C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68FFBE8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CBF94EC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CC110EE" w14:textId="77777777" w:rsidR="00B7435D" w:rsidRPr="000C2AAC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B7435D" w:rsidRPr="000C2AAC" w14:paraId="0F0919E2" w14:textId="77777777" w:rsidTr="008657DD">
        <w:tc>
          <w:tcPr>
            <w:tcW w:w="675" w:type="dxa"/>
            <w:vAlign w:val="center"/>
          </w:tcPr>
          <w:p w14:paraId="59267D21" w14:textId="77777777" w:rsidR="00B7435D" w:rsidRPr="00AC4ACB" w:rsidRDefault="00B7435D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49B4743" w14:textId="77777777" w:rsidR="00B7435D" w:rsidRPr="00AC4ACB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44099AE0" w14:textId="77777777" w:rsidR="00B7435D" w:rsidRPr="00AC4ACB" w:rsidRDefault="00B7435D" w:rsidP="008657DD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F874C6E" w14:textId="77777777" w:rsidR="00B7435D" w:rsidRPr="000C2AAC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ลงผลการพิจารณาในระบบคอมพิวเตอร์   แจ้งผลการพิจารณา  ออกใบสั่งชำระค่าธรรมเนียม</w:t>
            </w:r>
          </w:p>
          <w:p w14:paraId="448BF59F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5AB08C" w14:textId="77777777" w:rsidR="00B7435D" w:rsidRPr="000C2AAC" w:rsidRDefault="00B7435D" w:rsidP="008657DD">
            <w:pPr>
              <w:rPr>
                <w:rFonts w:asciiTheme="minorBidi" w:hAnsiTheme="minorBidi" w:hint="cs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1 ชั่วโมง</w:t>
            </w:r>
          </w:p>
        </w:tc>
        <w:tc>
          <w:tcPr>
            <w:tcW w:w="1684" w:type="dxa"/>
          </w:tcPr>
          <w:p w14:paraId="5A33D841" w14:textId="77777777" w:rsidR="00B7435D" w:rsidRPr="000C2AAC" w:rsidRDefault="00B7435D" w:rsidP="008657DD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1FC16F3" w14:textId="77777777" w:rsidR="00B7435D" w:rsidRPr="000C2AAC" w:rsidRDefault="00B7435D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04AE2A16" w14:textId="77777777" w:rsidR="00B7435D" w:rsidRDefault="00B7435D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ของผู้ที่เกี่ยวข้อง เพื่อประกอบการพิจารณาในเอกสาร  ตามแต่ละกรณีดังต่อไปนี้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๑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๒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361F70A8" w14:textId="77777777" w:rsidTr="004E651F">
        <w:trPr>
          <w:jc w:val="center"/>
        </w:trPr>
        <w:tc>
          <w:tcPr>
            <w:tcW w:w="675" w:type="dxa"/>
            <w:vAlign w:val="center"/>
          </w:tcPr>
          <w:p w14:paraId="3924BDF5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1983AF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81B033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56A3D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9D7CFD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74E0E9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8920D9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ของสถานที่ที่ขออนุญาต และของผู้ที่เกี่ยวข้อง เพื่อประกอบการพิจารณาในเอกสาร  ตามแต่ละกรณีดังต่อไปนี้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๑ สำเนาหนังสือ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๒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แบบคำขออนุญาตนำหรือสั่งยาแผนปัจจุบันเข้ามาในราชอาณาจักร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99C09D8" w14:textId="77777777" w:rsidTr="004E651F">
        <w:tc>
          <w:tcPr>
            <w:tcW w:w="675" w:type="dxa"/>
            <w:vAlign w:val="center"/>
          </w:tcPr>
          <w:p w14:paraId="6F31B5F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11EDC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รูปถ่ายสี พื้นหลังเรียบ หน้าตรง ใบหน้าชัดเจน ไม่ยิ้ม ไม่สวมหมวกหรือแว่นดำ ของผู้ขออนุญาต ขนาด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เซนติเมตร 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เดือน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อัดด้วยกระดาษโฟโต้ไม่ใช่ปริ้นท์สีจากเครื่องพิมพ์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7F3CE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F43034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28E10F4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D1342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6F394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CE0CC07" w14:textId="77777777" w:rsidTr="004E651F">
        <w:tc>
          <w:tcPr>
            <w:tcW w:w="675" w:type="dxa"/>
            <w:vAlign w:val="center"/>
          </w:tcPr>
          <w:p w14:paraId="4232582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06C51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</w:t>
            </w:r>
          </w:p>
        </w:tc>
        <w:tc>
          <w:tcPr>
            <w:tcW w:w="1843" w:type="dxa"/>
          </w:tcPr>
          <w:p w14:paraId="768019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B5101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DB61E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EB059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E6828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ระบุการตรวจโรคต้องห้ามตามประกาศฯ ได้แก่ โรคเรื้อน วัณโรคในระยะอันตราย โรคเท้าช้างในระยะปรากฏอาการเป็นที่รังเกียจแก่สังคม โรคติดยาเสพติดให้โทษอย่างร้ายแรง และโรคพิษสุราเรื้อรัง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และอายุของใบรับรองแพทย์ไม่เกิน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ณ 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CDA6FE3" w14:textId="77777777" w:rsidTr="004E651F">
        <w:tc>
          <w:tcPr>
            <w:tcW w:w="675" w:type="dxa"/>
            <w:vAlign w:val="center"/>
          </w:tcPr>
          <w:p w14:paraId="16FFFF6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5F5407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เอกสารแสดงหลักทรัพย์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กรณีบุคคลธรรมดาเป็นผู้ขออนุญาตฯ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CB63A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5E34F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C6CE7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90617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9BB2D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ตัวอย่าง เช่น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สำเนาสมุดบัญชีเงินฝาก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ที่เป็นปัจจุบัน พร้อมนำสมุดเงินฝากตัวจริงมาแสดง โดยมีเงินในบัญชี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ตั้งแต่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หนึ่งหมื่นบาทถ้วน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ขึ้นไป พร้อมรับรองสำเนาถูกต้อง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สำเนาโฉนดที่ดิน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ที่ไม่ติดภาระผูกพัน และระบุชื่อในโฉนดเป็นชื่อผู้ขออนุญาต 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0EE04B4" w14:textId="77777777" w:rsidTr="004E651F">
        <w:tc>
          <w:tcPr>
            <w:tcW w:w="675" w:type="dxa"/>
            <w:vAlign w:val="center"/>
          </w:tcPr>
          <w:p w14:paraId="13034F0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0FC7B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เอกสารแสดงกรรมสิทธิ์ในสถานที่ฯ</w:t>
            </w:r>
          </w:p>
        </w:tc>
        <w:tc>
          <w:tcPr>
            <w:tcW w:w="1843" w:type="dxa"/>
          </w:tcPr>
          <w:p w14:paraId="71210F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C6482A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6F3FA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8DD30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88853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สำเนาทะเบียนบ้านของสถานที่ฯ ที่ระบุชื่อเจ้าบ้าน หรือ ผู้ยื่นขอทะเบียนบ้าน เป็นชื่อผู้ขออนุญาต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โดยมี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หลักฐานแสดงความสัมพันธ์ระหว่างผู้ให้ความยินยอมและผู้ขออนุญาต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ต้องเป็นเครือญาติกัน หรือ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มีนามสกุลเดียวกัน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ระบุความสัมพันธ์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)) 2.2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เอกสารแสดงกรรมสิทธิ์ในสถานที่ขายยาของผู้ยินยอมให้ใช้สถานที่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สำเนาบัตรประชาชนของผู้ยินยอมให้ใช้สถานที่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สัญญาเช่า ประกอบด้วย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ระบุที่อยู่ของ สถานที่ที่ให้เช่าครบถ้วนชัดเจนในสัญญา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เอกสารแสดงกรรมสิทธิ์ในสถานที่ฯ 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F1C3801" w14:textId="77777777" w:rsidTr="004E651F">
        <w:tc>
          <w:tcPr>
            <w:tcW w:w="675" w:type="dxa"/>
            <w:vAlign w:val="center"/>
          </w:tcPr>
          <w:p w14:paraId="76375A6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494531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สัญญาระหว่างผู้รับอนุญาต และผู้มีหน้าที่ปฏิบัติการ</w:t>
            </w:r>
          </w:p>
        </w:tc>
        <w:tc>
          <w:tcPr>
            <w:tcW w:w="1843" w:type="dxa"/>
          </w:tcPr>
          <w:p w14:paraId="0943CD2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92235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0684B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C224A3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A872E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ตามแบบฟอร์มที่ 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กำหนด โดยผู้มีหน้าที่ปฏิบัติการต้องมาแสดงตน และลงนามต่อหน้าพนักงานเจ้าหน้าที่ทั้ง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โดยเมื่อลงนามแล้วเจ้าหน้าที่จะคืนให้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สำหรับผู้รับอนุญาตเก็บไว้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และผู้มีหน้าที่ปฏิบัติการเก็บไว้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6B5D550D" w14:textId="77777777" w:rsidTr="004E651F">
        <w:tc>
          <w:tcPr>
            <w:tcW w:w="675" w:type="dxa"/>
            <w:vAlign w:val="center"/>
          </w:tcPr>
          <w:p w14:paraId="789D790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C389B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คำรับรองของผู้มีหน้าที่ปฏิบัติการ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และผู้มีหน้าที่ปฏิบัติการต้องมาแสดงตน และลงนามต่อหน้าพนักงานเจ้าหน้าที่</w:t>
            </w:r>
          </w:p>
        </w:tc>
        <w:tc>
          <w:tcPr>
            <w:tcW w:w="1843" w:type="dxa"/>
          </w:tcPr>
          <w:p w14:paraId="32C53D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3DF17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08972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4086DB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266C3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A131AD0" w14:textId="77777777" w:rsidTr="004E651F">
        <w:tc>
          <w:tcPr>
            <w:tcW w:w="675" w:type="dxa"/>
            <w:vAlign w:val="center"/>
          </w:tcPr>
          <w:p w14:paraId="7694B5A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209B11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สำเนาใบประกอบวิชาชีพเภสัชกรรม พร้อม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การรับรองสำเนาถูกต้อง</w:t>
            </w:r>
          </w:p>
        </w:tc>
        <w:tc>
          <w:tcPr>
            <w:tcW w:w="1843" w:type="dxa"/>
          </w:tcPr>
          <w:p w14:paraId="08DBAF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6ED83F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8F887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167C4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4F806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กรณีมีการเปลี่ยนชื่อ นามสกุล คำนำหน้าชื่อ จะต้อง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มีการแก้ไขในใบประกอบวิชาชีพฯ หรือ แนบหลักฐานขอแก้ไขจากสภาเภสัชกรรม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หลักฐานการชำระค่าธรรมเนียมเพื่อขอแก้ไข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3AC99D8B" w14:textId="77777777" w:rsidTr="004E651F">
        <w:tc>
          <w:tcPr>
            <w:tcW w:w="675" w:type="dxa"/>
            <w:vAlign w:val="center"/>
          </w:tcPr>
          <w:p w14:paraId="39F8653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94EFB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หนังสือมอบอำนาจให้ทำการแทน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613D45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1C4E7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9EBCC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602A1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DEAFB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ผู้ดำเนินการ ไม่สามารถเดินทางมายื่นคำขออนุญาตด้วยตนเอง และมอบให้ผู้อื่นทำการแทน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57A13FE" w14:textId="77777777" w:rsidTr="004E651F">
        <w:tc>
          <w:tcPr>
            <w:tcW w:w="675" w:type="dxa"/>
            <w:vAlign w:val="center"/>
          </w:tcPr>
          <w:p w14:paraId="63ADA36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762925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หนังสือแต่งตั้งผู้ดำเนินกิจการ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ใช้เฉพาะกรณีนิติบุคคล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B93F6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663AA5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88ACD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004528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0DE26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การลงนามต้องสอดคล้องตามชื่อผู้มีอำนาจที่จะลงนามตามที่ปรากฎในหนังสือรับรองนิติบุคคล พร้อมแนบสำเนาทะเบียนบ้าน และสำเนาบัตรประชาชนของผู้มอบอำนาจ และ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ผู้รับมอบอำนาจด้วย กรณีที่เป็นบุคคลต่างด้าวให้ใช้สำเนาหนังสือเดินทาง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และหนังสือการอนุญาตให้ทำงานที่ออกโดยกระทรวงแรงงานฯ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DC90A4F" w14:textId="77777777" w:rsidTr="004E651F">
        <w:tc>
          <w:tcPr>
            <w:tcW w:w="675" w:type="dxa"/>
            <w:vAlign w:val="center"/>
          </w:tcPr>
          <w:p w14:paraId="075DBB3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1E4BC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เฉพาะกรณีผู้ขออนุญาตฯเป็นนิติบุคคล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F325D9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3A3C7DF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DB90A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ED9882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A49D6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ต้องระบุเลขที่ตั้งของสถานที่ที่จะขออนุญาตเป็นสำนักงานสาขา หรือสำนักงานใหญ่ในหนังสือรับรองนิติบุคคล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หนังสือรับรองนิติบุคคลที่ออกให้จะต้องมีอายุไม่เกิน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เดือนนับถึงวันที่มายื่นคำขอฯ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EB7D161" w14:textId="77777777" w:rsidTr="004E651F">
        <w:tc>
          <w:tcPr>
            <w:tcW w:w="675" w:type="dxa"/>
            <w:vAlign w:val="center"/>
          </w:tcPr>
          <w:p w14:paraId="249D82A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9A9B6D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 และแผนผังของสถานที่ที่ขออนุญาต ในมุมต่างๆตามแบบภาพถ่ายที่ อย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กำหนด</w:t>
            </w:r>
          </w:p>
        </w:tc>
        <w:tc>
          <w:tcPr>
            <w:tcW w:w="1843" w:type="dxa"/>
          </w:tcPr>
          <w:p w14:paraId="0ED8AA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92134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9E2A2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67F58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625D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ค่าธรรมเนียมใบอนุญาตนำหรือสั่งยาแผนปัจจุบันเข้ามาในราชอาณาจักร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ศูนย์จัดการเรื่องร้องเรียนและปราบปรามการกระทำผิดกฎหมายเกี่ยวกับผลิตภัณฑ์สุขภาพ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ศรป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สำนักงานคณะกรรมการอาหารและยา ชั้น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A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ถนนติวานนท์  ตำบลตลาดขวัญ อำเภอเมือง จังหวัดนนทบุรี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11000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 2590 7354 – 55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57B7DD2C" w14:textId="77777777" w:rsidTr="00C1539D">
        <w:tc>
          <w:tcPr>
            <w:tcW w:w="534" w:type="dxa"/>
          </w:tcPr>
          <w:p w14:paraId="6CE87E3B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E3F9159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สายด่วน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 กด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1556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CD2ED77" w14:textId="77777777" w:rsidTr="00C1539D">
        <w:tc>
          <w:tcPr>
            <w:tcW w:w="534" w:type="dxa"/>
          </w:tcPr>
          <w:p w14:paraId="43ACB2A8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34EB06B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E-mail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รับเรื่องร้องเรียน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1556@fda.moph.go.th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1857618C" w14:textId="77777777" w:rsidTr="00C1539D">
        <w:tc>
          <w:tcPr>
            <w:tcW w:w="534" w:type="dxa"/>
          </w:tcPr>
          <w:p w14:paraId="12EC939F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E806BE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โดยหัวหน้า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หน่วยงาน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(Reviewer)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Songsak Vimolkittipong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DE850" w14:textId="77777777" w:rsidR="005D3C81" w:rsidRDefault="005D3C81" w:rsidP="00C81DB8">
      <w:pPr>
        <w:spacing w:after="0" w:line="240" w:lineRule="auto"/>
      </w:pPr>
      <w:r>
        <w:separator/>
      </w:r>
    </w:p>
  </w:endnote>
  <w:endnote w:type="continuationSeparator" w:id="0">
    <w:p w14:paraId="0844E4A7" w14:textId="77777777" w:rsidR="005D3C81" w:rsidRDefault="005D3C8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82029" w14:textId="77777777" w:rsidR="005D3C81" w:rsidRDefault="005D3C81" w:rsidP="00C81DB8">
      <w:pPr>
        <w:spacing w:after="0" w:line="240" w:lineRule="auto"/>
      </w:pPr>
      <w:r>
        <w:separator/>
      </w:r>
    </w:p>
  </w:footnote>
  <w:footnote w:type="continuationSeparator" w:id="0">
    <w:p w14:paraId="689F8207" w14:textId="77777777" w:rsidR="005D3C81" w:rsidRDefault="005D3C8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35D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7435D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D3C81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926FC"/>
    <w:rsid w:val="00AA7734"/>
    <w:rsid w:val="00AC4ACB"/>
    <w:rsid w:val="00AE6A9D"/>
    <w:rsid w:val="00AF4A06"/>
    <w:rsid w:val="00B23DA2"/>
    <w:rsid w:val="00B509FC"/>
    <w:rsid w:val="00B7435D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A3EBC-D703-468B-9936-7DD39741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16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2015-07-09T07:58:00Z</dcterms:created>
  <dcterms:modified xsi:type="dcterms:W3CDTF">2015-07-09T07:58:00Z</dcterms:modified>
</cp:coreProperties>
</file>